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F94BC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B49E680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2D1C7167" w14:textId="77777777" w:rsidR="00B00798" w:rsidRDefault="00B00798" w:rsidP="00B00798">
      <w:pPr>
        <w:pStyle w:val="NoSpacing"/>
        <w:rPr>
          <w:rFonts w:cs="Times New Roman"/>
          <w:szCs w:val="24"/>
        </w:rPr>
      </w:pPr>
    </w:p>
    <w:p w14:paraId="37373909" w14:textId="77777777" w:rsidR="00B00798" w:rsidRDefault="00B00798" w:rsidP="00B00798">
      <w:pPr>
        <w:pStyle w:val="NoSpacing"/>
        <w:rPr>
          <w:rFonts w:cs="Times New Roman"/>
          <w:szCs w:val="24"/>
        </w:rPr>
      </w:pPr>
    </w:p>
    <w:p w14:paraId="5C93E616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acolyte in the parish church of Bishop Burton, East Riding</w:t>
      </w:r>
    </w:p>
    <w:p w14:paraId="30EEAF56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4FC94BCF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p.5)</w:t>
      </w:r>
    </w:p>
    <w:p w14:paraId="786E2EAB" w14:textId="77777777" w:rsidR="00B00798" w:rsidRDefault="00B00798" w:rsidP="00B00798">
      <w:pPr>
        <w:pStyle w:val="NoSpacing"/>
        <w:rPr>
          <w:rFonts w:cs="Times New Roman"/>
          <w:szCs w:val="24"/>
        </w:rPr>
      </w:pPr>
    </w:p>
    <w:p w14:paraId="36015A98" w14:textId="77777777" w:rsidR="00B00798" w:rsidRDefault="00B00798" w:rsidP="00B00798">
      <w:pPr>
        <w:pStyle w:val="NoSpacing"/>
        <w:rPr>
          <w:rFonts w:cs="Times New Roman"/>
          <w:szCs w:val="24"/>
        </w:rPr>
      </w:pPr>
    </w:p>
    <w:p w14:paraId="6CFD5873" w14:textId="77777777" w:rsidR="00B00798" w:rsidRDefault="00B00798" w:rsidP="00B00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2025</w:t>
      </w:r>
    </w:p>
    <w:p w14:paraId="321163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C1206" w14:textId="77777777" w:rsidR="00B00798" w:rsidRDefault="00B00798" w:rsidP="009139A6">
      <w:r>
        <w:separator/>
      </w:r>
    </w:p>
  </w:endnote>
  <w:endnote w:type="continuationSeparator" w:id="0">
    <w:p w14:paraId="05DCE1A1" w14:textId="77777777" w:rsidR="00B00798" w:rsidRDefault="00B007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81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ED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C5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D75F" w14:textId="77777777" w:rsidR="00B00798" w:rsidRDefault="00B00798" w:rsidP="009139A6">
      <w:r>
        <w:separator/>
      </w:r>
    </w:p>
  </w:footnote>
  <w:footnote w:type="continuationSeparator" w:id="0">
    <w:p w14:paraId="3A023B7F" w14:textId="77777777" w:rsidR="00B00798" w:rsidRDefault="00B007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192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04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7E1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9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079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5EBBB"/>
  <w15:chartTrackingRefBased/>
  <w15:docId w15:val="{5B8447B9-1119-42CC-9864-56BB3D9E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2025-01-25T19:08:00Z</dcterms:created>
  <dcterms:modified xsi:type="dcterms:W3CDTF">2025-01-25T19:10:00Z</dcterms:modified>
</cp:coreProperties>
</file>